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BE7AB5" w14:textId="77777777" w:rsidR="001267EF" w:rsidRPr="00690BA6" w:rsidRDefault="001267EF" w:rsidP="001267EF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u w:val="single"/>
          <w:shd w:val="clear" w:color="auto" w:fill="FFFFFF"/>
        </w:rPr>
        <w:t>John BONDE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   </w:t>
      </w:r>
      <w:proofErr w:type="gram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fl.1417)</w:t>
      </w:r>
    </w:p>
    <w:p w14:paraId="177645AD" w14:textId="77777777" w:rsidR="001267EF" w:rsidRDefault="001267EF" w:rsidP="001267E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Man-at-arms.</w:t>
      </w:r>
    </w:p>
    <w:p w14:paraId="2F5BC21C" w14:textId="77777777" w:rsidR="001267EF" w:rsidRDefault="001267EF" w:rsidP="001267E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E3271DA" w14:textId="77777777" w:rsidR="001267EF" w:rsidRDefault="001267EF" w:rsidP="001267E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046B58D" w14:textId="77777777" w:rsidR="001267EF" w:rsidRDefault="001267EF" w:rsidP="001267EF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ab/>
        <w:t>1417</w:t>
      </w:r>
      <w:r w:rsidRPr="00026957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  <w:t>He served at sea under Richard Code(q.v.).</w:t>
      </w:r>
    </w:p>
    <w:p w14:paraId="53AFB7B7" w14:textId="77777777" w:rsidR="001267EF" w:rsidRDefault="001267EF" w:rsidP="001267EF">
      <w:pPr>
        <w:pStyle w:val="NoSpacing"/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ref. 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TNA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, E101/48/14, m.6,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accessed</w:t>
      </w:r>
    </w:p>
    <w:p w14:paraId="1727CAFD" w14:textId="77777777" w:rsidR="001267EF" w:rsidRDefault="001267EF" w:rsidP="001267EF">
      <w:pPr>
        <w:pStyle w:val="NoSpacing"/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19 April 2020)</w:t>
      </w:r>
    </w:p>
    <w:p w14:paraId="6CA307C7" w14:textId="77777777" w:rsidR="001267EF" w:rsidRDefault="001267EF" w:rsidP="001267EF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456E3C27" w14:textId="77777777" w:rsidR="001267EF" w:rsidRDefault="001267EF" w:rsidP="001267EF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31067C82" w14:textId="77777777" w:rsidR="001267EF" w:rsidRDefault="001267EF" w:rsidP="001267EF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5 June 2021</w:t>
      </w:r>
    </w:p>
    <w:p w14:paraId="5959425D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E72863" w14:textId="77777777" w:rsidR="001267EF" w:rsidRDefault="001267EF" w:rsidP="009139A6">
      <w:r>
        <w:separator/>
      </w:r>
    </w:p>
  </w:endnote>
  <w:endnote w:type="continuationSeparator" w:id="0">
    <w:p w14:paraId="4DA178E3" w14:textId="77777777" w:rsidR="001267EF" w:rsidRDefault="001267E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ABDD5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14E46C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226F7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53D442" w14:textId="77777777" w:rsidR="001267EF" w:rsidRDefault="001267EF" w:rsidP="009139A6">
      <w:r>
        <w:separator/>
      </w:r>
    </w:p>
  </w:footnote>
  <w:footnote w:type="continuationSeparator" w:id="0">
    <w:p w14:paraId="74761939" w14:textId="77777777" w:rsidR="001267EF" w:rsidRDefault="001267E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CB7C0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67316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992B8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67EF"/>
    <w:rsid w:val="000666E0"/>
    <w:rsid w:val="001267EF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CE3631"/>
  <w15:chartTrackingRefBased/>
  <w15:docId w15:val="{724CFD43-E3B2-484A-B2E2-1D3C13E42E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38</Words>
  <Characters>223</Characters>
  <Application>Microsoft Office Word</Application>
  <DocSecurity>0</DocSecurity>
  <Lines>1</Lines>
  <Paragraphs>1</Paragraphs>
  <ScaleCrop>false</ScaleCrop>
  <Company/>
  <LinksUpToDate>false</LinksUpToDate>
  <CharactersWithSpaces>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2021-06-26T21:21:00Z</dcterms:created>
  <dcterms:modified xsi:type="dcterms:W3CDTF">2021-06-26T21:22:00Z</dcterms:modified>
</cp:coreProperties>
</file>